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Nottingham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Nottingham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Nottingham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Nottingham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Nottingham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Nottingham East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79.5% </w:t>
      </w:r>
      <w:r w:rsidRPr="004747BF">
        <w:rPr>
          <w:rFonts w:ascii="Libre Franklin Light" w:eastAsia="Times New Roman" w:hAnsi="Libre Franklin Light" w:cs="Calibri Light"/>
        </w:rPr>
        <w:t xml:space="preserve">of those respondents classified as PGSI 8+ in Nottingham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Nottingham East is estimated to be </w:t>
      </w:r>
      <w:r w:rsidRPr="00773DF7">
        <w:rPr>
          <w:rFonts w:ascii="Libre Franklin Light" w:eastAsia="Times New Roman" w:hAnsi="Libre Franklin Light" w:cs="Calibri Light"/>
          <w:b/>
          <w:bCs/>
          <w:color w:val="C45911" w:themeColor="accent2" w:themeShade="BF"/>
        </w:rPr>
        <w:t xml:space="preserve">£4,941,013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Nottingham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Nottingham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ttingham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Nottingham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ttingham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Nottingham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79.5%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ttingham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Nottingham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Nottingham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70.1%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Nottingham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Nottingham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Nottingham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£4,941,013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Nottingham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£80,481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£1,664,392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£119,231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£61,479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£2,981,896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£4,941,013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Nottingham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Nottingham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Nottingham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Nottingham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Nottingham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Nottingham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66067FB-1889-4E0A-BE80-9E06945FF1A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